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9B27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4500200D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0DA5BA1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43F9FF36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68C09EA5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0930C96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6456BEDE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EE5257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7DAFF6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784DCA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F128C8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5A6BD7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8BE3EB8" w14:textId="3E5D1EA3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A2613B">
        <w:rPr>
          <w:rFonts w:ascii="Avenir Next LT Pro" w:hAnsi="Avenir Next LT Pro" w:cs="Arial"/>
          <w:b/>
          <w:sz w:val="22"/>
          <w:szCs w:val="22"/>
        </w:rPr>
        <w:t>2023-BOMEN-001</w:t>
      </w:r>
    </w:p>
    <w:p w14:paraId="0578C1D5" w14:textId="1AD1E400" w:rsidR="008E5BB4" w:rsidRPr="008E5BB4" w:rsidRDefault="00A2613B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Lisse</w:t>
      </w:r>
    </w:p>
    <w:p w14:paraId="04B0C992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0D319A9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3036CD1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57253F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0CBE0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9E286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2596CA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A99C1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4D5969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FDF05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8FA5E9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0BEC5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C77DBB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34E8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BCDBF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4EB09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6D8D3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72AC5D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F45DB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BBE7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69CF3E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45FE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535B5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E3097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F0032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0B61463" w14:textId="3FDD286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2613B">
        <w:rPr>
          <w:rFonts w:ascii="Avenir Next LT Pro" w:hAnsi="Avenir Next LT Pro" w:cs="Arial"/>
          <w:bCs/>
        </w:rPr>
        <w:t>Gemeente Lisse</w:t>
      </w:r>
    </w:p>
    <w:p w14:paraId="0438E14D" w14:textId="40F919B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2613B">
        <w:rPr>
          <w:rFonts w:ascii="Avenir Next LT Pro" w:hAnsi="Avenir Next LT Pro" w:cs="Arial"/>
          <w:bCs/>
        </w:rPr>
        <w:t>Postbus 200</w:t>
      </w:r>
    </w:p>
    <w:p w14:paraId="1527F774" w14:textId="0D27999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2613B">
        <w:rPr>
          <w:rFonts w:ascii="Avenir Next LT Pro" w:hAnsi="Avenir Next LT Pro" w:cs="Arial"/>
          <w:bCs/>
        </w:rPr>
        <w:t>2160 AE  Lisse</w:t>
      </w:r>
    </w:p>
    <w:p w14:paraId="394CE49F" w14:textId="0F261ABD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2613B">
        <w:rPr>
          <w:rFonts w:ascii="Avenir Next LT Pro" w:hAnsi="Avenir Next LT Pro" w:cs="Arial"/>
          <w:bCs/>
        </w:rPr>
        <w:t>Heereweg 254, 2161 BS  Lisse</w:t>
      </w:r>
    </w:p>
    <w:p w14:paraId="55EB8C8A" w14:textId="39075952" w:rsidR="00105DFA" w:rsidRPr="00A2613B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A2613B">
        <w:rPr>
          <w:rFonts w:ascii="Avenir Next LT Pro" w:hAnsi="Avenir Next LT Pro" w:cs="Arial"/>
          <w:color w:val="000000"/>
        </w:rPr>
        <w:t xml:space="preserve">Datum: </w:t>
      </w:r>
      <w:r w:rsidRPr="00A2613B">
        <w:rPr>
          <w:rFonts w:ascii="Avenir Next LT Pro" w:hAnsi="Avenir Next LT Pro" w:cs="Arial"/>
          <w:color w:val="000000"/>
        </w:rPr>
        <w:tab/>
      </w:r>
      <w:r w:rsidR="00947B96">
        <w:rPr>
          <w:rFonts w:ascii="Avenir Next LT Pro" w:hAnsi="Avenir Next LT Pro" w:cs="Arial"/>
          <w:bCs/>
        </w:rPr>
        <w:t>30 juni 2023</w:t>
      </w:r>
    </w:p>
    <w:p w14:paraId="487B6FBC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427A64D3" w14:textId="77777777" w:rsidR="00673B49" w:rsidRDefault="00673B49" w:rsidP="007D056C">
      <w:pPr>
        <w:rPr>
          <w:rFonts w:ascii="Arial" w:hAnsi="Arial" w:cs="Arial"/>
        </w:rPr>
      </w:pPr>
    </w:p>
    <w:p w14:paraId="6C7AD136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EB8E74C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568E30FD" w14:textId="77777777" w:rsidR="00003FEB" w:rsidRDefault="00003FEB">
      <w:pPr>
        <w:rPr>
          <w:rFonts w:ascii="Gill Sans MT" w:hAnsi="Gill Sans MT" w:cs="Tahoma"/>
          <w:sz w:val="22"/>
        </w:rPr>
      </w:pPr>
    </w:p>
    <w:p w14:paraId="27FA46B5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47775DB4" w14:textId="77777777" w:rsidR="00655EDD" w:rsidRDefault="00947B9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495294F6" w14:textId="77777777" w:rsidR="00655EDD" w:rsidRDefault="00947B9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002981A7" w14:textId="77777777" w:rsidR="00655EDD" w:rsidRDefault="00947B9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535FA6CE" w14:textId="77777777" w:rsidR="00655EDD" w:rsidRDefault="00947B9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178EFD17" w14:textId="77777777" w:rsidR="00655EDD" w:rsidRDefault="00947B9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3900B75" w14:textId="77777777" w:rsidR="00655EDD" w:rsidRDefault="00947B9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281478DF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346DD609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4B8D4A2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71C241FC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446A598E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EFA83EA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BA36DFE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7BF75C7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4716183A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35AC471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D30AF13" w14:textId="443307D9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947B96">
        <w:rPr>
          <w:rFonts w:ascii="Avenir Next LT Pro" w:hAnsi="Avenir Next LT Pro" w:cs="Arial"/>
          <w:bCs/>
        </w:rPr>
        <w:t>2023</w:t>
      </w:r>
      <w:r w:rsidR="00947B96">
        <w:rPr>
          <w:rFonts w:ascii="Avenir Next LT Pro" w:hAnsi="Avenir Next LT Pro" w:cs="Arial"/>
          <w:bCs/>
        </w:rPr>
        <w:noBreakHyphen/>
        <w:t>BOMEN</w:t>
      </w:r>
      <w:r w:rsidR="00947B96">
        <w:rPr>
          <w:rFonts w:ascii="Avenir Next LT Pro" w:hAnsi="Avenir Next LT Pro" w:cs="Arial"/>
          <w:bCs/>
        </w:rPr>
        <w:noBreakHyphen/>
        <w:t>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3FB944B1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18D1D8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5DB1CA95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08B5A57A" w14:textId="77777777" w:rsidR="00042EAD" w:rsidRPr="00947B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947B96">
        <w:rPr>
          <w:rFonts w:ascii="Avenir Next LT Pro" w:hAnsi="Avenir Next LT Pro" w:cs="Arial"/>
        </w:rPr>
        <w:t>Snoeiwerkzaamheden aan bomen</w:t>
      </w:r>
    </w:p>
    <w:p w14:paraId="3B99E9A6" w14:textId="77777777" w:rsidR="00042EAD" w:rsidRPr="00947B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947B96">
        <w:rPr>
          <w:rFonts w:ascii="Avenir Next LT Pro" w:hAnsi="Avenir Next LT Pro" w:cs="Arial"/>
        </w:rPr>
        <w:t>Verwijderen bomen</w:t>
      </w:r>
    </w:p>
    <w:p w14:paraId="5628B5A3" w14:textId="77777777" w:rsidR="00042EAD" w:rsidRPr="00947B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947B96">
        <w:rPr>
          <w:rFonts w:ascii="Avenir Next LT Pro" w:hAnsi="Avenir Next LT Pro" w:cs="Arial"/>
        </w:rPr>
        <w:t>Digitaal registreren van uitgevoerde werkzaamheden</w:t>
      </w:r>
    </w:p>
    <w:p w14:paraId="72CD1311" w14:textId="32576AF8" w:rsidR="005F1ABA" w:rsidRPr="008A735C" w:rsidRDefault="00947B96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40615FBF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72A303DE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72D8418C" w14:textId="7294AD62" w:rsidR="00003FEB" w:rsidRPr="008A735C" w:rsidRDefault="00947B96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6D579942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549F6D7D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03383FA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FEE00E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08A613C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650E8E5" w14:textId="5AFD0A2C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47B96">
        <w:rPr>
          <w:rFonts w:ascii="Avenir Next LT Pro" w:hAnsi="Avenir Next LT Pro" w:cs="Arial"/>
          <w:bCs/>
        </w:rPr>
        <w:t>Gemeente Lisse</w:t>
      </w:r>
    </w:p>
    <w:p w14:paraId="490376DA" w14:textId="70696FE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47B96">
        <w:rPr>
          <w:rFonts w:ascii="Avenir Next LT Pro" w:hAnsi="Avenir Next LT Pro" w:cs="Arial"/>
          <w:bCs/>
        </w:rPr>
        <w:t>Heereweg 254</w:t>
      </w:r>
    </w:p>
    <w:p w14:paraId="24F364FC" w14:textId="50856F2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47B96">
        <w:rPr>
          <w:rFonts w:ascii="Avenir Next LT Pro" w:hAnsi="Avenir Next LT Pro" w:cs="Arial"/>
          <w:bCs/>
        </w:rPr>
        <w:t>2161 BS  Lisse</w:t>
      </w:r>
    </w:p>
    <w:p w14:paraId="2875DE95" w14:textId="656699F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47B96">
        <w:rPr>
          <w:rFonts w:ascii="Avenir Next LT Pro" w:hAnsi="Avenir Next LT Pro" w:cs="Arial"/>
          <w:bCs/>
        </w:rPr>
        <w:t>14 0252</w:t>
      </w:r>
    </w:p>
    <w:p w14:paraId="4CE8B519" w14:textId="3027BDB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47B96">
        <w:rPr>
          <w:rFonts w:ascii="Avenir Next LT Pro" w:hAnsi="Avenir Next LT Pro" w:cs="Arial"/>
          <w:bCs/>
        </w:rPr>
        <w:t>I. van der Lee</w:t>
      </w:r>
    </w:p>
    <w:p w14:paraId="1678580D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21D6A7A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42EA0BE7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7D78824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128EA426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053BFBD5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6938CC6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43077EB0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119400E7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75F3650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5777F7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9999276" w14:textId="77777777" w:rsidR="00947B96" w:rsidRPr="008A735C" w:rsidRDefault="00947B96" w:rsidP="00947B9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Lisse</w:t>
      </w:r>
    </w:p>
    <w:p w14:paraId="4394B2F7" w14:textId="77777777" w:rsidR="00947B96" w:rsidRPr="008A735C" w:rsidRDefault="00947B96" w:rsidP="00947B9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Heereweg 254</w:t>
      </w:r>
    </w:p>
    <w:p w14:paraId="3AA273B7" w14:textId="77777777" w:rsidR="00947B96" w:rsidRPr="008A735C" w:rsidRDefault="00947B96" w:rsidP="00947B9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2161 BS  Lisse</w:t>
      </w:r>
    </w:p>
    <w:p w14:paraId="053DFFFC" w14:textId="77777777" w:rsidR="00947B96" w:rsidRPr="008A735C" w:rsidRDefault="00947B96" w:rsidP="00947B9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14 0252</w:t>
      </w:r>
    </w:p>
    <w:p w14:paraId="36922B7B" w14:textId="77777777" w:rsidR="00947B96" w:rsidRPr="008A735C" w:rsidRDefault="00947B96" w:rsidP="00947B9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I. van der Lee</w:t>
      </w:r>
    </w:p>
    <w:p w14:paraId="3CD8494E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5081161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03387720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283EBE26" w14:textId="5E21A39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47B96">
        <w:rPr>
          <w:rFonts w:ascii="Avenir Next LT Pro" w:hAnsi="Avenir Next LT Pro" w:cs="Arial"/>
          <w:bCs/>
        </w:rPr>
        <w:t>2023-BOMEN-001</w:t>
      </w:r>
    </w:p>
    <w:p w14:paraId="0A11822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CBA4A6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1C4915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D091E4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1DBA24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1ED2368" w14:textId="77777777" w:rsidR="00861DF4" w:rsidRPr="008A735C" w:rsidRDefault="00861DF4">
      <w:pPr>
        <w:rPr>
          <w:rFonts w:ascii="Avenir Next LT Pro" w:hAnsi="Avenir Next LT Pro" w:cs="Arial"/>
        </w:rPr>
      </w:pPr>
    </w:p>
    <w:p w14:paraId="61742DAA" w14:textId="77777777" w:rsidR="00861DF4" w:rsidRPr="008A735C" w:rsidRDefault="00861DF4">
      <w:pPr>
        <w:rPr>
          <w:rFonts w:ascii="Avenir Next LT Pro" w:hAnsi="Avenir Next LT Pro" w:cs="Arial"/>
        </w:rPr>
      </w:pPr>
    </w:p>
    <w:p w14:paraId="4108BE48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7789CBD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3921A433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AA51271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9C151B2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867C891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4B8D5E00" w14:textId="77777777" w:rsidR="00947B96" w:rsidRPr="008A735C" w:rsidRDefault="00947B96" w:rsidP="00947B9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Lisse</w:t>
      </w:r>
    </w:p>
    <w:p w14:paraId="095BFBCC" w14:textId="77777777" w:rsidR="00947B96" w:rsidRPr="008A735C" w:rsidRDefault="00947B96" w:rsidP="00947B9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Heereweg 254</w:t>
      </w:r>
    </w:p>
    <w:p w14:paraId="28D773C3" w14:textId="77777777" w:rsidR="00947B96" w:rsidRPr="008A735C" w:rsidRDefault="00947B96" w:rsidP="00947B9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2161 BS  Lisse</w:t>
      </w:r>
    </w:p>
    <w:p w14:paraId="6C80D196" w14:textId="0661A44F" w:rsidR="00947B96" w:rsidRPr="008A735C" w:rsidRDefault="00947B96" w:rsidP="00947B9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14 0252</w:t>
      </w:r>
    </w:p>
    <w:p w14:paraId="24F547DA" w14:textId="20CD7DD9" w:rsidR="00947B96" w:rsidRPr="008A735C" w:rsidRDefault="00947B96" w:rsidP="00947B96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I. van der Lee</w:t>
      </w:r>
    </w:p>
    <w:p w14:paraId="1465875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605E90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BCA6665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EC72642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5913654D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8222512" w14:textId="2C1338E3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947B96">
        <w:rPr>
          <w:rFonts w:ascii="Avenir Next LT Pro" w:hAnsi="Avenir Next LT Pro" w:cs="Arial"/>
          <w:bCs/>
        </w:rPr>
        <w:t>2023</w:t>
      </w:r>
      <w:r w:rsidR="00947B96">
        <w:rPr>
          <w:rFonts w:ascii="Avenir Next LT Pro" w:hAnsi="Avenir Next LT Pro" w:cs="Arial"/>
          <w:bCs/>
        </w:rPr>
        <w:noBreakHyphen/>
        <w:t>BOMEN</w:t>
      </w:r>
      <w:r w:rsidR="00947B96">
        <w:rPr>
          <w:rFonts w:ascii="Avenir Next LT Pro" w:hAnsi="Avenir Next LT Pro" w:cs="Arial"/>
          <w:bCs/>
        </w:rPr>
        <w:noBreakHyphen/>
        <w:t>001</w:t>
      </w:r>
      <w:r w:rsidR="00CF57AF" w:rsidRPr="008A735C">
        <w:rPr>
          <w:rFonts w:ascii="Avenir Next LT Pro" w:hAnsi="Avenir Next LT Pro" w:cs="Arial"/>
        </w:rPr>
        <w:t>.</w:t>
      </w:r>
    </w:p>
    <w:p w14:paraId="30F5052C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42D43676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23A1FA9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6ADD8B95" w14:textId="77777777" w:rsidR="004064DB" w:rsidRPr="004064DB" w:rsidRDefault="004064DB" w:rsidP="004064DB">
      <w:pPr>
        <w:rPr>
          <w:rFonts w:ascii="Arial" w:hAnsi="Arial" w:cs="Arial"/>
        </w:rPr>
      </w:pPr>
    </w:p>
    <w:p w14:paraId="5040B044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5CB6F226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17486A6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488CFCB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E5E8F42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CAAA1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9096DB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69C3200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DB1AEB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2605D55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F985778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5D4ADE94" w14:textId="77777777" w:rsidTr="007058D2">
        <w:trPr>
          <w:cantSplit/>
          <w:trHeight w:val="280"/>
        </w:trPr>
        <w:tc>
          <w:tcPr>
            <w:tcW w:w="1126" w:type="dxa"/>
          </w:tcPr>
          <w:p w14:paraId="45E924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3C4CE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05F59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74E8B385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1E3BE7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B1BFA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B566E2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DCC4B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618C45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6CF8AD6" w14:textId="77777777" w:rsidTr="007058D2">
        <w:trPr>
          <w:cantSplit/>
          <w:trHeight w:val="280"/>
        </w:trPr>
        <w:tc>
          <w:tcPr>
            <w:tcW w:w="1126" w:type="dxa"/>
          </w:tcPr>
          <w:p w14:paraId="1C49C48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5057D68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EA8DD1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F3795A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5275D62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A57AE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679BA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1CAF297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C9690B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2D15A88" w14:textId="77777777" w:rsidTr="007058D2">
        <w:trPr>
          <w:cantSplit/>
          <w:trHeight w:val="280"/>
        </w:trPr>
        <w:tc>
          <w:tcPr>
            <w:tcW w:w="1126" w:type="dxa"/>
          </w:tcPr>
          <w:p w14:paraId="230E04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BC76ED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CF3ED6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4E80E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57EE6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105BF5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32E3A8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5F36272" w14:textId="77777777" w:rsidTr="007058D2">
        <w:trPr>
          <w:cantSplit/>
          <w:trHeight w:val="280"/>
        </w:trPr>
        <w:tc>
          <w:tcPr>
            <w:tcW w:w="1126" w:type="dxa"/>
          </w:tcPr>
          <w:p w14:paraId="148AFB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2D023A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5F3DC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500B5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4CFFB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EF15E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7A9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0AC5BA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F43E8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4A052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B5C9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C6C65A2" w14:textId="77777777" w:rsidTr="007058D2">
        <w:trPr>
          <w:cantSplit/>
          <w:trHeight w:val="280"/>
        </w:trPr>
        <w:tc>
          <w:tcPr>
            <w:tcW w:w="1126" w:type="dxa"/>
          </w:tcPr>
          <w:p w14:paraId="351471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C531D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972E9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1E261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4C6D3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B7E8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9DD2A69" w14:textId="77777777" w:rsidTr="007058D2">
        <w:trPr>
          <w:cantSplit/>
          <w:trHeight w:val="280"/>
        </w:trPr>
        <w:tc>
          <w:tcPr>
            <w:tcW w:w="1126" w:type="dxa"/>
          </w:tcPr>
          <w:p w14:paraId="2583D66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DC55CD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786EC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3D58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285B7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DB89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7285C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5E61D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69FE248" w14:textId="77777777" w:rsidTr="007058D2">
        <w:trPr>
          <w:cantSplit/>
          <w:trHeight w:val="280"/>
        </w:trPr>
        <w:tc>
          <w:tcPr>
            <w:tcW w:w="1126" w:type="dxa"/>
          </w:tcPr>
          <w:p w14:paraId="54B0D0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E46BCA3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ABF783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E74400F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CCA44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E514D41" w14:textId="77777777" w:rsidTr="007058D2">
        <w:trPr>
          <w:cantSplit/>
          <w:trHeight w:val="280"/>
        </w:trPr>
        <w:tc>
          <w:tcPr>
            <w:tcW w:w="1126" w:type="dxa"/>
          </w:tcPr>
          <w:p w14:paraId="7EB8D1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337D0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F450D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1CBD15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248EB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1B3806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00D70B0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1EA8BAA6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A0D3A5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EEBC446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882E5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0AC5D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7F88583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2CAE06D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2B49F29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BB16EB9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5D58739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BE3378F" w14:textId="77777777" w:rsidTr="00D44A98">
        <w:trPr>
          <w:cantSplit/>
          <w:trHeight w:val="280"/>
        </w:trPr>
        <w:tc>
          <w:tcPr>
            <w:tcW w:w="1126" w:type="dxa"/>
          </w:tcPr>
          <w:p w14:paraId="50F180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BECF0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BE6571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EA872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F4E29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54A06B38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293E19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E6E2BB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38F22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5371C3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4158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11A4F02" w14:textId="77777777" w:rsidTr="00D44A98">
        <w:trPr>
          <w:cantSplit/>
          <w:trHeight w:val="280"/>
        </w:trPr>
        <w:tc>
          <w:tcPr>
            <w:tcW w:w="1126" w:type="dxa"/>
          </w:tcPr>
          <w:p w14:paraId="06D75E8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F51A14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A50AE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B9FAE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F4B2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6AAC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472AA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F1AB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5403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E9A498C" w14:textId="77777777" w:rsidTr="00D44A98">
        <w:trPr>
          <w:cantSplit/>
          <w:trHeight w:val="280"/>
        </w:trPr>
        <w:tc>
          <w:tcPr>
            <w:tcW w:w="1126" w:type="dxa"/>
          </w:tcPr>
          <w:p w14:paraId="5955DE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E4338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3EC4F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B720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B6AF4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121D92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A94E1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99AD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25B1CDF" w14:textId="77777777" w:rsidTr="00D44A98">
        <w:trPr>
          <w:cantSplit/>
          <w:trHeight w:val="280"/>
        </w:trPr>
        <w:tc>
          <w:tcPr>
            <w:tcW w:w="1126" w:type="dxa"/>
          </w:tcPr>
          <w:p w14:paraId="300473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5C62D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ED02E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386A9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176F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E2392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C42F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C6F4F10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7538C731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E3E8D5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0C8CC66A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60C174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78A17A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65F87BC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08B2485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A8E9F9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331E5B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FA4753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2C800D38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C45BD4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3A7AF79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1A78B7B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42DB8B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0914CD6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7E19B3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FD8FBD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522F5F70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787E2B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311DB0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1F0D67A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604D402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0EA3595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BA6F60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3F3A71A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40278D4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62D22D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1225E0D7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25F4395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E6D2287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BD282E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5F4236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51FEA6D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31546FE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0F57032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18200AF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20526B5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4EDDEB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0486366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BE2B7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3A8B92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6AD2C1B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15416EE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BB06F6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AAE150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368EB1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7B0F5A0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16FE5AE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36F1E99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99C37D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79177DC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612D18C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A48302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E6CA77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7960F21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73369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2A6B6EE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768AF44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BC935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01036E0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7BA02C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4ACD7D5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484D867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2914495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A1BE94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D0121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3853E8E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0619F3B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2CA8074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452D01E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6AAF724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7BF184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A4F7D9C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69270B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AFAC1F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35690A4A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0EF33D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53A55B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09BB1D7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6A6656B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319875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6E42C4F2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19BC8709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709529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554CE3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176C1A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F0290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F634AC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37E46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CD95E1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28A5D3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126F6F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EDE83A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6E8B6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E66BB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BF5D5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26DAB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61CAA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A71D9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27E06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8D9D85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4D6F8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BC536D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D1C5D7E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9FB0B3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EEB2B9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EF4AA3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B3379D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0D70AC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4C603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B7127B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F0CED8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00EBF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687A9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336D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FDFE9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8A6B77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43B699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64D9B6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A4F429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DBB617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9709B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5D8CF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0F6FDB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6FF8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936D8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DD38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D1F35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70562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D7C6A56" w14:textId="77777777" w:rsidTr="006E7A96">
        <w:trPr>
          <w:cantSplit/>
          <w:trHeight w:val="280"/>
        </w:trPr>
        <w:tc>
          <w:tcPr>
            <w:tcW w:w="1126" w:type="dxa"/>
          </w:tcPr>
          <w:p w14:paraId="4ED93622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DFE916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A1C776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1D8EC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FA17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66076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3363D4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D99E3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98751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D0883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B05770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B3F5F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F1349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9085663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FE6D215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7516395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0A34E11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3F6E5AD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71D5EF4B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2DDD4" w14:textId="77777777" w:rsidR="00A2613B" w:rsidRDefault="00A2613B">
      <w:r>
        <w:separator/>
      </w:r>
    </w:p>
  </w:endnote>
  <w:endnote w:type="continuationSeparator" w:id="0">
    <w:p w14:paraId="79DDAD44" w14:textId="77777777" w:rsidR="00A2613B" w:rsidRDefault="00A2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8132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65C33095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0BF801D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42516174" wp14:editId="47147323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A1B8D11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09458BE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7691D0F1" wp14:editId="5309957A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CFBCE8A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0688872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31B840C3" wp14:editId="049951B5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6608F76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08E05091" wp14:editId="207F8CEA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A4E7389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A13EB02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584DB65D" wp14:editId="3859E0F5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C96E545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9FB18" w14:textId="77777777" w:rsidR="00A2613B" w:rsidRDefault="00A2613B">
      <w:r>
        <w:separator/>
      </w:r>
    </w:p>
  </w:footnote>
  <w:footnote w:type="continuationSeparator" w:id="0">
    <w:p w14:paraId="2D8F3B12" w14:textId="77777777" w:rsidR="00A2613B" w:rsidRDefault="00A26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AA4A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758D968" wp14:editId="569958DA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D1F18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3F27684" wp14:editId="17B97F32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403866243">
    <w:abstractNumId w:val="26"/>
  </w:num>
  <w:num w:numId="2" w16cid:durableId="2122996196">
    <w:abstractNumId w:val="20"/>
  </w:num>
  <w:num w:numId="3" w16cid:durableId="947272869">
    <w:abstractNumId w:val="10"/>
  </w:num>
  <w:num w:numId="4" w16cid:durableId="511340322">
    <w:abstractNumId w:val="25"/>
  </w:num>
  <w:num w:numId="5" w16cid:durableId="1280913313">
    <w:abstractNumId w:val="13"/>
  </w:num>
  <w:num w:numId="6" w16cid:durableId="1589654017">
    <w:abstractNumId w:val="11"/>
  </w:num>
  <w:num w:numId="7" w16cid:durableId="1303583270">
    <w:abstractNumId w:val="8"/>
  </w:num>
  <w:num w:numId="8" w16cid:durableId="1012682993">
    <w:abstractNumId w:val="4"/>
  </w:num>
  <w:num w:numId="9" w16cid:durableId="1622106606">
    <w:abstractNumId w:val="9"/>
  </w:num>
  <w:num w:numId="10" w16cid:durableId="1469932852">
    <w:abstractNumId w:val="22"/>
  </w:num>
  <w:num w:numId="11" w16cid:durableId="14967273">
    <w:abstractNumId w:val="2"/>
  </w:num>
  <w:num w:numId="12" w16cid:durableId="1276525651">
    <w:abstractNumId w:val="5"/>
  </w:num>
  <w:num w:numId="13" w16cid:durableId="1652711492">
    <w:abstractNumId w:val="14"/>
  </w:num>
  <w:num w:numId="14" w16cid:durableId="1329135942">
    <w:abstractNumId w:val="15"/>
  </w:num>
  <w:num w:numId="15" w16cid:durableId="2058695671">
    <w:abstractNumId w:val="24"/>
  </w:num>
  <w:num w:numId="16" w16cid:durableId="317416853">
    <w:abstractNumId w:val="28"/>
  </w:num>
  <w:num w:numId="17" w16cid:durableId="540636182">
    <w:abstractNumId w:val="23"/>
  </w:num>
  <w:num w:numId="18" w16cid:durableId="1121917463">
    <w:abstractNumId w:val="0"/>
  </w:num>
  <w:num w:numId="19" w16cid:durableId="238757784">
    <w:abstractNumId w:val="6"/>
  </w:num>
  <w:num w:numId="20" w16cid:durableId="1209688962">
    <w:abstractNumId w:val="27"/>
  </w:num>
  <w:num w:numId="21" w16cid:durableId="1499341371">
    <w:abstractNumId w:val="21"/>
  </w:num>
  <w:num w:numId="22" w16cid:durableId="947935159">
    <w:abstractNumId w:val="12"/>
  </w:num>
  <w:num w:numId="23" w16cid:durableId="41253753">
    <w:abstractNumId w:val="1"/>
  </w:num>
  <w:num w:numId="24" w16cid:durableId="772868778">
    <w:abstractNumId w:val="16"/>
  </w:num>
  <w:num w:numId="25" w16cid:durableId="150559130">
    <w:abstractNumId w:val="7"/>
  </w:num>
  <w:num w:numId="26" w16cid:durableId="1032001153">
    <w:abstractNumId w:val="18"/>
  </w:num>
  <w:num w:numId="27" w16cid:durableId="12921616">
    <w:abstractNumId w:val="17"/>
  </w:num>
  <w:num w:numId="28" w16cid:durableId="2024823919">
    <w:abstractNumId w:val="3"/>
  </w:num>
  <w:num w:numId="29" w16cid:durableId="9481250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13B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47B96"/>
    <w:rsid w:val="0095513E"/>
    <w:rsid w:val="009D5EB9"/>
    <w:rsid w:val="009D72BC"/>
    <w:rsid w:val="009E3360"/>
    <w:rsid w:val="009E74BC"/>
    <w:rsid w:val="009F60D5"/>
    <w:rsid w:val="00A04434"/>
    <w:rsid w:val="00A14FE1"/>
    <w:rsid w:val="00A2613B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E51B93C"/>
  <w15:chartTrackingRefBased/>
  <w15:docId w15:val="{952C4DAF-E674-47C7-B472-78F0C852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3_Projecten\Lisse\5_Raamovereenkomst%20cyclisch%20onderhoud%20bomen\2_Bestek\2_Commentaar\Oplevermap\BWA_V&amp;G%20plan_sjabloon%20(iIvo%20van%20der%20Lee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2.xml><?xml version="1.0" encoding="utf-8"?>
<ds:datastoreItem xmlns:ds="http://schemas.openxmlformats.org/officeDocument/2006/customXml" ds:itemID="{405F5C09-6692-453B-A663-637F32D62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BWA_V&amp;G plan_sjabloon (iIvo van der Lee)</Template>
  <TotalTime>17</TotalTime>
  <Pages>12</Pages>
  <Words>1015</Words>
  <Characters>7941</Characters>
  <Application>Microsoft Office Word</Application>
  <DocSecurity>0</DocSecurity>
  <Lines>66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8939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</cp:revision>
  <cp:lastPrinted>2016-12-02T11:43:00Z</cp:lastPrinted>
  <dcterms:created xsi:type="dcterms:W3CDTF">2023-06-30T07:38:00Z</dcterms:created>
  <dcterms:modified xsi:type="dcterms:W3CDTF">2023-06-30T07:55:00Z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